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6EE32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07FCB49B" w14:textId="58794533" w:rsidR="009E3AC7" w:rsidRDefault="009E3AC7" w:rsidP="00C93E4A"/>
    <w:p w14:paraId="67ABF000" w14:textId="77777777" w:rsidR="007048F5" w:rsidRDefault="007048F5" w:rsidP="007048F5">
      <w:pPr>
        <w:tabs>
          <w:tab w:val="left" w:pos="1080"/>
        </w:tabs>
        <w:ind w:left="990" w:right="720"/>
        <w:jc w:val="both"/>
        <w:rPr>
          <w:b/>
        </w:rPr>
      </w:pPr>
      <w:r>
        <w:rPr>
          <w:b/>
        </w:rPr>
        <w:t>TO:</w:t>
      </w:r>
      <w:r>
        <w:rPr>
          <w:b/>
        </w:rPr>
        <w:tab/>
      </w:r>
      <w:r>
        <w:rPr>
          <w:b/>
        </w:rPr>
        <w:tab/>
        <w:t>All Parties of Record</w:t>
      </w:r>
    </w:p>
    <w:p w14:paraId="4A231261" w14:textId="77777777" w:rsidR="007048F5" w:rsidRDefault="007048F5" w:rsidP="007048F5">
      <w:pPr>
        <w:tabs>
          <w:tab w:val="left" w:pos="1080"/>
        </w:tabs>
        <w:ind w:left="990" w:right="720"/>
        <w:jc w:val="both"/>
        <w:rPr>
          <w:b/>
        </w:rPr>
      </w:pPr>
    </w:p>
    <w:p w14:paraId="3E850009" w14:textId="77777777" w:rsidR="007048F5" w:rsidRDefault="007048F5" w:rsidP="007048F5">
      <w:pPr>
        <w:tabs>
          <w:tab w:val="left" w:pos="1080"/>
        </w:tabs>
        <w:ind w:left="990" w:right="720"/>
        <w:jc w:val="both"/>
        <w:rPr>
          <w:b/>
        </w:rPr>
      </w:pPr>
      <w:r>
        <w:rPr>
          <w:b/>
        </w:rPr>
        <w:t>FROM:</w:t>
      </w:r>
      <w:r>
        <w:rPr>
          <w:b/>
        </w:rPr>
        <w:tab/>
        <w:t>Commission Advising</w:t>
      </w:r>
    </w:p>
    <w:p w14:paraId="0F5F2939" w14:textId="77777777" w:rsidR="007048F5" w:rsidRDefault="007048F5" w:rsidP="007048F5">
      <w:pPr>
        <w:tabs>
          <w:tab w:val="left" w:pos="1080"/>
        </w:tabs>
        <w:ind w:left="990" w:right="720"/>
        <w:jc w:val="both"/>
        <w:rPr>
          <w:b/>
        </w:rPr>
      </w:pPr>
    </w:p>
    <w:p w14:paraId="01E4C04B" w14:textId="4C107C4C" w:rsidR="007048F5" w:rsidRDefault="007048F5" w:rsidP="00041574">
      <w:pPr>
        <w:ind w:left="2160" w:hanging="1170"/>
        <w:rPr>
          <w:b/>
          <w:szCs w:val="24"/>
        </w:rPr>
      </w:pPr>
      <w:r>
        <w:rPr>
          <w:b/>
          <w:szCs w:val="24"/>
        </w:rPr>
        <w:t>RE:</w:t>
      </w:r>
      <w:r>
        <w:rPr>
          <w:b/>
          <w:szCs w:val="24"/>
        </w:rPr>
        <w:tab/>
      </w:r>
      <w:r>
        <w:rPr>
          <w:b/>
          <w:bCs/>
        </w:rPr>
        <w:t>Docket No. 50</w:t>
      </w:r>
      <w:r w:rsidR="00041574">
        <w:rPr>
          <w:b/>
          <w:bCs/>
        </w:rPr>
        <w:t xml:space="preserve">244 - </w:t>
      </w:r>
      <w:r>
        <w:rPr>
          <w:b/>
          <w:bCs/>
        </w:rPr>
        <w:t xml:space="preserve">Application of </w:t>
      </w:r>
      <w:proofErr w:type="spellStart"/>
      <w:r w:rsidR="00041574">
        <w:rPr>
          <w:b/>
          <w:bCs/>
        </w:rPr>
        <w:t>Quadvest</w:t>
      </w:r>
      <w:proofErr w:type="spellEnd"/>
      <w:r w:rsidR="00041574">
        <w:rPr>
          <w:b/>
          <w:bCs/>
        </w:rPr>
        <w:t xml:space="preserve"> LP to Amend a Water Certificate of Convenience and Necessity in Harris County</w:t>
      </w:r>
    </w:p>
    <w:p w14:paraId="3FB1C062" w14:textId="77777777" w:rsidR="007048F5" w:rsidRDefault="007048F5" w:rsidP="007048F5">
      <w:pPr>
        <w:tabs>
          <w:tab w:val="left" w:pos="1080"/>
        </w:tabs>
        <w:ind w:left="990" w:right="720"/>
        <w:jc w:val="both"/>
        <w:rPr>
          <w:b/>
        </w:rPr>
      </w:pPr>
    </w:p>
    <w:p w14:paraId="212E3FDB" w14:textId="416A2741" w:rsidR="007048F5" w:rsidRDefault="007048F5" w:rsidP="007048F5">
      <w:pPr>
        <w:tabs>
          <w:tab w:val="left" w:pos="1080"/>
        </w:tabs>
        <w:ind w:left="990" w:right="720"/>
        <w:jc w:val="both"/>
        <w:rPr>
          <w:b/>
        </w:rPr>
      </w:pPr>
      <w:r>
        <w:rPr>
          <w:b/>
        </w:rPr>
        <w:t>DATE:</w:t>
      </w:r>
      <w:r>
        <w:rPr>
          <w:b/>
        </w:rPr>
        <w:tab/>
        <w:t xml:space="preserve">January </w:t>
      </w:r>
      <w:r w:rsidR="00041574">
        <w:rPr>
          <w:b/>
        </w:rPr>
        <w:t>11</w:t>
      </w:r>
      <w:r>
        <w:rPr>
          <w:b/>
        </w:rPr>
        <w:t>, 2021</w:t>
      </w:r>
    </w:p>
    <w:p w14:paraId="06546D48" w14:textId="77777777" w:rsidR="007048F5" w:rsidRDefault="007048F5" w:rsidP="007048F5">
      <w:pPr>
        <w:tabs>
          <w:tab w:val="left" w:pos="1080"/>
        </w:tabs>
        <w:ind w:left="990" w:right="720"/>
        <w:jc w:val="both"/>
        <w:rPr>
          <w:b/>
        </w:rPr>
      </w:pPr>
    </w:p>
    <w:p w14:paraId="6FF129E3" w14:textId="77777777" w:rsidR="007048F5" w:rsidRDefault="007048F5" w:rsidP="007048F5">
      <w:pPr>
        <w:tabs>
          <w:tab w:val="left" w:pos="1080"/>
        </w:tabs>
        <w:ind w:left="990" w:right="720"/>
        <w:jc w:val="both"/>
        <w:rPr>
          <w:b/>
        </w:rPr>
      </w:pPr>
    </w:p>
    <w:p w14:paraId="11E0D54A" w14:textId="77777777" w:rsidR="007048F5" w:rsidRDefault="007048F5" w:rsidP="007048F5">
      <w:pPr>
        <w:tabs>
          <w:tab w:val="left" w:pos="1080"/>
        </w:tabs>
        <w:ind w:left="990" w:right="720"/>
        <w:jc w:val="both"/>
        <w:rPr>
          <w:b/>
        </w:rPr>
      </w:pPr>
    </w:p>
    <w:p w14:paraId="79633A0B" w14:textId="55A494DB" w:rsidR="007048F5" w:rsidRDefault="007048F5" w:rsidP="00041574">
      <w:pPr>
        <w:ind w:left="1440" w:right="720" w:firstLine="720"/>
        <w:jc w:val="both"/>
      </w:pPr>
      <w:bookmarkStart w:id="0" w:name="_GoBack"/>
      <w:bookmarkEnd w:id="0"/>
      <w:r>
        <w:t>No commissioner has voted to add the Appeal to an open meeting agenda.</w:t>
      </w:r>
    </w:p>
    <w:p w14:paraId="6EB6A0BE" w14:textId="77777777" w:rsidR="007048F5" w:rsidRDefault="007048F5" w:rsidP="007048F5">
      <w:pPr>
        <w:ind w:left="990" w:right="720"/>
      </w:pPr>
    </w:p>
    <w:p w14:paraId="6F4196D3" w14:textId="77777777" w:rsidR="007048F5" w:rsidRDefault="007048F5" w:rsidP="007048F5">
      <w:pPr>
        <w:sectPr w:rsidR="007048F5" w:rsidSect="007048F5">
          <w:type w:val="continuous"/>
          <w:pgSz w:w="12240" w:h="15840"/>
          <w:pgMar w:top="720" w:right="864" w:bottom="720" w:left="576" w:header="720" w:footer="576" w:gutter="0"/>
          <w:paperSrc w:first="15" w:other="15"/>
          <w:cols w:space="720"/>
        </w:sectPr>
      </w:pPr>
    </w:p>
    <w:p w14:paraId="42441BF5" w14:textId="77777777" w:rsidR="007048F5" w:rsidRDefault="007048F5" w:rsidP="007048F5">
      <w:pPr>
        <w:ind w:right="720"/>
      </w:pPr>
    </w:p>
    <w:p w14:paraId="49F150DB" w14:textId="77777777" w:rsidR="007048F5" w:rsidRDefault="007048F5" w:rsidP="007048F5"/>
    <w:p w14:paraId="49B7CD01" w14:textId="77777777" w:rsidR="007048F5" w:rsidRDefault="007048F5" w:rsidP="007048F5"/>
    <w:p w14:paraId="3F609BF4" w14:textId="77777777" w:rsidR="007048F5" w:rsidRPr="007048F5" w:rsidRDefault="007048F5" w:rsidP="007048F5"/>
    <w:sectPr w:rsidR="007048F5" w:rsidRPr="007048F5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3AD9C" w14:textId="77777777" w:rsidR="00901F6F" w:rsidRDefault="00901F6F" w:rsidP="00F205E0">
      <w:r>
        <w:separator/>
      </w:r>
    </w:p>
  </w:endnote>
  <w:endnote w:type="continuationSeparator" w:id="0">
    <w:p w14:paraId="4F489B71" w14:textId="77777777" w:rsidR="00901F6F" w:rsidRDefault="00901F6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2D9C1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37082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671874626" r:id="rId2">
          <o:FieldCodes>\* mergeformat</o:FieldCodes>
        </o:OLEObject>
      </w:object>
    </w:r>
  </w:p>
  <w:p w14:paraId="5698AA89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39D3396A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774E63B5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08A34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25283" w14:textId="77777777" w:rsidR="00901F6F" w:rsidRDefault="00901F6F" w:rsidP="00F205E0">
      <w:r>
        <w:separator/>
      </w:r>
    </w:p>
  </w:footnote>
  <w:footnote w:type="continuationSeparator" w:id="0">
    <w:p w14:paraId="4F43EEAB" w14:textId="77777777" w:rsidR="00901F6F" w:rsidRDefault="00901F6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E287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0393B999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8B500B3" wp14:editId="02E8C63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5543DDED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27A5A18B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1833202C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7C66072E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r w:rsidR="008C0670" w:rsidRPr="00756666">
      <w:rPr>
        <w:b/>
        <w:spacing w:val="10"/>
        <w:sz w:val="22"/>
      </w:rPr>
      <w:t>D'Andrea</w:t>
    </w:r>
  </w:p>
  <w:p w14:paraId="712E6FB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1D7F9612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42ACF001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>Shelly Botkin</w:t>
    </w:r>
  </w:p>
  <w:p w14:paraId="7F802A6E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14:paraId="72E8B685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64AEF032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6418CF3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F63618">
      <w:rPr>
        <w:b/>
        <w:spacing w:val="10"/>
        <w:sz w:val="22"/>
        <w:szCs w:val="22"/>
      </w:rPr>
      <w:t>Thomas J. Gleeson</w:t>
    </w:r>
  </w:p>
  <w:p w14:paraId="3BC91780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2C975F72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46355901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F8A7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C3"/>
    <w:rsid w:val="00041574"/>
    <w:rsid w:val="00054249"/>
    <w:rsid w:val="00081D53"/>
    <w:rsid w:val="000A4384"/>
    <w:rsid w:val="001C60C2"/>
    <w:rsid w:val="001D66C3"/>
    <w:rsid w:val="00210A67"/>
    <w:rsid w:val="00266D3A"/>
    <w:rsid w:val="002A460E"/>
    <w:rsid w:val="002C6B71"/>
    <w:rsid w:val="00333DA2"/>
    <w:rsid w:val="003B52A7"/>
    <w:rsid w:val="003C1C7E"/>
    <w:rsid w:val="003F6056"/>
    <w:rsid w:val="00467443"/>
    <w:rsid w:val="004F132B"/>
    <w:rsid w:val="0057420A"/>
    <w:rsid w:val="00580FCC"/>
    <w:rsid w:val="00591646"/>
    <w:rsid w:val="006856A5"/>
    <w:rsid w:val="007048F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01F6F"/>
    <w:rsid w:val="009B073B"/>
    <w:rsid w:val="009E3AC7"/>
    <w:rsid w:val="009F15AB"/>
    <w:rsid w:val="00A12349"/>
    <w:rsid w:val="00AC26D9"/>
    <w:rsid w:val="00AD68A5"/>
    <w:rsid w:val="00B65457"/>
    <w:rsid w:val="00B677AD"/>
    <w:rsid w:val="00BA4AD9"/>
    <w:rsid w:val="00BA4B36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30FA8"/>
    <w:rsid w:val="00E74285"/>
    <w:rsid w:val="00E83210"/>
    <w:rsid w:val="00EA3A3B"/>
    <w:rsid w:val="00F205E0"/>
    <w:rsid w:val="00F601E8"/>
    <w:rsid w:val="00F63618"/>
    <w:rsid w:val="00F72522"/>
    <w:rsid w:val="00FA1386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69820779"/>
  <w15:docId w15:val="{92F485F5-22DA-4D0B-870A-5EEF36F30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8F5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6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Hicks, Ruby</dc:creator>
  <cp:lastModifiedBy>Hicks, Ruby</cp:lastModifiedBy>
  <cp:revision>3</cp:revision>
  <cp:lastPrinted>2010-07-16T14:48:00Z</cp:lastPrinted>
  <dcterms:created xsi:type="dcterms:W3CDTF">2021-01-11T18:49:00Z</dcterms:created>
  <dcterms:modified xsi:type="dcterms:W3CDTF">2021-01-11T18:51:00Z</dcterms:modified>
</cp:coreProperties>
</file>